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CB520" w14:textId="77777777" w:rsidR="00C8588C" w:rsidRDefault="00C8588C" w:rsidP="00C8588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PYCARD</w:t>
      </w:r>
      <w:r>
        <w:rPr>
          <w:rFonts w:cs="Times New Roman"/>
          <w:szCs w:val="24"/>
        </w:rPr>
        <w:t xml:space="preserve">         (fl.1461)</w:t>
      </w:r>
    </w:p>
    <w:p w14:paraId="08BD7395" w14:textId="77777777" w:rsidR="00C8588C" w:rsidRDefault="00C8588C" w:rsidP="00C8588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Shearman.</w:t>
      </w:r>
    </w:p>
    <w:p w14:paraId="6707BE45" w14:textId="77777777" w:rsidR="00C8588C" w:rsidRDefault="00C8588C" w:rsidP="00C8588C">
      <w:pPr>
        <w:pStyle w:val="NoSpacing"/>
        <w:jc w:val="both"/>
        <w:rPr>
          <w:rFonts w:cs="Times New Roman"/>
          <w:szCs w:val="24"/>
        </w:rPr>
      </w:pPr>
    </w:p>
    <w:p w14:paraId="2F1B3E2D" w14:textId="77777777" w:rsidR="00C8588C" w:rsidRDefault="00C8588C" w:rsidP="00C8588C">
      <w:pPr>
        <w:pStyle w:val="NoSpacing"/>
        <w:jc w:val="both"/>
        <w:rPr>
          <w:rFonts w:cs="Times New Roman"/>
          <w:szCs w:val="24"/>
        </w:rPr>
      </w:pPr>
    </w:p>
    <w:p w14:paraId="432D0769" w14:textId="77777777" w:rsidR="00C8588C" w:rsidRDefault="00C8588C" w:rsidP="00C8588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The King indicted him for felony and trespass.</w:t>
      </w:r>
    </w:p>
    <w:p w14:paraId="3182106D" w14:textId="77777777" w:rsidR="00C8588C" w:rsidRDefault="00C8588C" w:rsidP="00C8588C">
      <w:pPr>
        <w:pStyle w:val="NoSpacing"/>
        <w:jc w:val="both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363">
          <w:rPr>
            <w:rStyle w:val="Hyperlink"/>
            <w:rFonts w:cs="Times New Roman"/>
            <w:szCs w:val="24"/>
          </w:rPr>
          <w:t>https://waalt.uh.edu/index.php/KB27/799</w:t>
        </w:r>
      </w:hyperlink>
      <w:r>
        <w:t xml:space="preserve">    )</w:t>
      </w:r>
    </w:p>
    <w:p w14:paraId="65BCF1CC" w14:textId="77777777" w:rsidR="00C8588C" w:rsidRDefault="00C8588C" w:rsidP="00C8588C">
      <w:pPr>
        <w:pStyle w:val="NoSpacing"/>
        <w:jc w:val="both"/>
      </w:pPr>
    </w:p>
    <w:p w14:paraId="1C9514E6" w14:textId="77777777" w:rsidR="00C8588C" w:rsidRDefault="00C8588C" w:rsidP="00C8588C">
      <w:pPr>
        <w:pStyle w:val="NoSpacing"/>
        <w:jc w:val="both"/>
      </w:pPr>
    </w:p>
    <w:p w14:paraId="2EF08B93" w14:textId="1C3C5ED3" w:rsidR="00BA00AB" w:rsidRPr="00EB3209" w:rsidRDefault="00C8588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2025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4E02D" w14:textId="77777777" w:rsidR="00C8588C" w:rsidRDefault="00C8588C" w:rsidP="009139A6">
      <w:r>
        <w:separator/>
      </w:r>
    </w:p>
  </w:endnote>
  <w:endnote w:type="continuationSeparator" w:id="0">
    <w:p w14:paraId="76CDBDB6" w14:textId="77777777" w:rsidR="00C8588C" w:rsidRDefault="00C858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28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2B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0AD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4F05" w14:textId="77777777" w:rsidR="00C8588C" w:rsidRDefault="00C8588C" w:rsidP="009139A6">
      <w:r>
        <w:separator/>
      </w:r>
    </w:p>
  </w:footnote>
  <w:footnote w:type="continuationSeparator" w:id="0">
    <w:p w14:paraId="16156D20" w14:textId="77777777" w:rsidR="00C8588C" w:rsidRDefault="00C858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3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134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CE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8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51C5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8588C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FABF3"/>
  <w15:chartTrackingRefBased/>
  <w15:docId w15:val="{F8A1F149-5E43-4A90-9939-0BA845CE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5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2025-09-14T15:51:00Z</dcterms:created>
  <dcterms:modified xsi:type="dcterms:W3CDTF">2025-09-14T15:52:00Z</dcterms:modified>
</cp:coreProperties>
</file>